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442E" w:rsidRDefault="00DF442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pt;height:630pt">
            <v:imagedata r:id="rId4" o:title=""/>
          </v:shape>
        </w:pict>
      </w:r>
    </w:p>
    <w:p w:rsidR="00DF442E" w:rsidRDefault="00DF442E">
      <w:r w:rsidRPr="007B729F">
        <w:rPr>
          <w:noProof/>
        </w:rPr>
        <w:pict>
          <v:shape id="Picture 2" o:spid="_x0000_i1026" type="#_x0000_t75" alt="52048896" style="width:459pt;height:630pt;visibility:visible">
            <v:imagedata r:id="rId5" o:title=""/>
          </v:shape>
        </w:pict>
      </w:r>
    </w:p>
    <w:p w:rsidR="00DF442E" w:rsidRDefault="00DF442E">
      <w:r w:rsidRPr="007B729F">
        <w:rPr>
          <w:noProof/>
        </w:rPr>
        <w:pict>
          <v:shape id="Picture 5" o:spid="_x0000_i1027" type="#_x0000_t75" alt="A66AB82A" style="width:459pt;height:630pt;visibility:visible">
            <v:imagedata r:id="rId6" o:title=""/>
          </v:shape>
        </w:pict>
      </w:r>
    </w:p>
    <w:p w:rsidR="00DF442E" w:rsidRDefault="00DF442E">
      <w:r w:rsidRPr="007B729F">
        <w:rPr>
          <w:noProof/>
        </w:rPr>
        <w:pict>
          <v:shape id="Picture 8" o:spid="_x0000_i1028" type="#_x0000_t75" alt="35AA731" style="width:459pt;height:630pt;visibility:visible">
            <v:imagedata r:id="rId7" o:title=""/>
          </v:shape>
        </w:pict>
      </w:r>
    </w:p>
    <w:p w:rsidR="00DF442E" w:rsidRDefault="00DF442E">
      <w:r w:rsidRPr="007B729F">
        <w:rPr>
          <w:noProof/>
        </w:rPr>
        <w:pict>
          <v:shape id="Picture 11" o:spid="_x0000_i1029" type="#_x0000_t75" alt="87A1F7B7" style="width:459pt;height:630pt;visibility:visible">
            <v:imagedata r:id="rId8" o:title=""/>
          </v:shape>
        </w:pict>
      </w:r>
    </w:p>
    <w:p w:rsidR="00DF442E" w:rsidRDefault="00DF442E">
      <w:r w:rsidRPr="007B729F">
        <w:rPr>
          <w:noProof/>
        </w:rPr>
        <w:pict>
          <v:shape id="Picture 14" o:spid="_x0000_i1030" type="#_x0000_t75" alt="4CF0198D" style="width:459pt;height:630pt;visibility:visible">
            <v:imagedata r:id="rId9" o:title=""/>
          </v:shape>
        </w:pict>
      </w:r>
    </w:p>
    <w:p w:rsidR="00DF442E" w:rsidRDefault="00DF442E">
      <w:r w:rsidRPr="007B729F">
        <w:rPr>
          <w:noProof/>
        </w:rPr>
        <w:pict>
          <v:shape id="Picture 17" o:spid="_x0000_i1031" type="#_x0000_t75" alt="DCC6BA8B" style="width:459pt;height:630pt;visibility:visible">
            <v:imagedata r:id="rId10" o:title=""/>
          </v:shape>
        </w:pict>
      </w:r>
    </w:p>
    <w:p w:rsidR="00DF442E" w:rsidRDefault="00DF442E">
      <w:r w:rsidRPr="007B729F">
        <w:rPr>
          <w:noProof/>
        </w:rPr>
        <w:pict>
          <v:shape id="Picture 20" o:spid="_x0000_i1032" type="#_x0000_t75" alt="D50DAD9F" style="width:459pt;height:630pt;visibility:visible">
            <v:imagedata r:id="rId11" o:title=""/>
          </v:shape>
        </w:pict>
      </w:r>
    </w:p>
    <w:p w:rsidR="00DF442E" w:rsidRDefault="00DF442E">
      <w:r w:rsidRPr="007B729F">
        <w:rPr>
          <w:noProof/>
        </w:rPr>
        <w:pict>
          <v:shape id="Picture 23" o:spid="_x0000_i1033" type="#_x0000_t75" alt="C532167" style="width:459pt;height:630pt;visibility:visible">
            <v:imagedata r:id="rId12" o:title=""/>
          </v:shape>
        </w:pict>
      </w:r>
    </w:p>
    <w:p w:rsidR="00DF442E" w:rsidRDefault="00DF442E">
      <w:r w:rsidRPr="007B729F">
        <w:rPr>
          <w:noProof/>
        </w:rPr>
        <w:pict>
          <v:shape id="Picture 26" o:spid="_x0000_i1034" type="#_x0000_t75" alt="771195E4" style="width:459pt;height:630pt;visibility:visible">
            <v:imagedata r:id="rId13" o:title=""/>
          </v:shape>
        </w:pict>
      </w:r>
    </w:p>
    <w:p w:rsidR="00DF442E" w:rsidRDefault="00DF442E">
      <w:r w:rsidRPr="007B729F">
        <w:rPr>
          <w:noProof/>
        </w:rPr>
        <w:pict>
          <v:shape id="Picture 29" o:spid="_x0000_i1035" type="#_x0000_t75" alt="7D5BC94E" style="width:459pt;height:630pt;visibility:visible">
            <v:imagedata r:id="rId14" o:title=""/>
          </v:shape>
        </w:pict>
      </w:r>
    </w:p>
    <w:p w:rsidR="00DF442E" w:rsidRDefault="00DF442E">
      <w:r w:rsidRPr="007B729F">
        <w:rPr>
          <w:noProof/>
        </w:rPr>
        <w:pict>
          <v:shape id="Picture 32" o:spid="_x0000_i1036" type="#_x0000_t75" alt="44205BD6" style="width:459pt;height:630pt;visibility:visible">
            <v:imagedata r:id="rId15" o:title=""/>
          </v:shape>
        </w:pict>
      </w:r>
    </w:p>
    <w:p w:rsidR="00DF442E" w:rsidRDefault="00DF442E">
      <w:r w:rsidRPr="007B729F">
        <w:rPr>
          <w:noProof/>
        </w:rPr>
        <w:pict>
          <v:shape id="Picture 35" o:spid="_x0000_i1037" type="#_x0000_t75" alt="D64088ED" style="width:459pt;height:630pt;visibility:visible">
            <v:imagedata r:id="rId16" o:title=""/>
          </v:shape>
        </w:pict>
      </w:r>
    </w:p>
    <w:p w:rsidR="00DF442E" w:rsidRDefault="00DF442E">
      <w:pPr>
        <w:rPr>
          <w:noProof/>
        </w:rPr>
      </w:pPr>
      <w:r w:rsidRPr="00DC532B">
        <w:rPr>
          <w:noProof/>
        </w:rPr>
        <w:object w:dxaOrig="9331" w:dyaOrig="13077">
          <v:shape id="_x0000_i1038" type="#_x0000_t75" style="width:466.5pt;height:654pt" o:ole="">
            <v:imagedata r:id="rId17" o:title=""/>
          </v:shape>
          <o:OLEObject Type="Embed" ProgID="Msxml2.SAXXMLReader.5.0" ShapeID="_x0000_i1038" DrawAspect="Content" ObjectID="_1448358203" r:id="rId18"/>
        </w:object>
      </w:r>
    </w:p>
    <w:p w:rsidR="00DF442E" w:rsidRDefault="00DF442E">
      <w:r w:rsidRPr="007B729F">
        <w:rPr>
          <w:noProof/>
        </w:rPr>
        <w:pict>
          <v:shape id="_x0000_i1039" type="#_x0000_t75" alt="36D442B7" style="width:459pt;height:630pt;visibility:visible">
            <v:imagedata r:id="rId19" o:title=""/>
          </v:shape>
        </w:pict>
      </w:r>
    </w:p>
    <w:p w:rsidR="00DF442E" w:rsidRDefault="00DF442E">
      <w:r w:rsidRPr="007B729F">
        <w:rPr>
          <w:noProof/>
        </w:rPr>
        <w:pict>
          <v:shape id="_x0000_i1040" type="#_x0000_t75" alt="65DEB338" style="width:459pt;height:630pt;visibility:visible">
            <v:imagedata r:id="rId20" o:title=""/>
          </v:shape>
        </w:pict>
      </w:r>
    </w:p>
    <w:p w:rsidR="00DF442E" w:rsidRDefault="00DF442E">
      <w:r w:rsidRPr="007B729F">
        <w:rPr>
          <w:noProof/>
        </w:rPr>
        <w:pict>
          <v:shape id="_x0000_i1041" type="#_x0000_t75" alt="E33D6344" style="width:459pt;height:630pt;visibility:visible">
            <v:imagedata r:id="rId21" o:title=""/>
          </v:shape>
        </w:pict>
      </w:r>
    </w:p>
    <w:p w:rsidR="00DF442E" w:rsidRDefault="00DF442E">
      <w:r w:rsidRPr="007B729F">
        <w:rPr>
          <w:noProof/>
        </w:rPr>
        <w:pict>
          <v:shape id="_x0000_i1042" type="#_x0000_t75" alt="E50ECAB4" style="width:459pt;height:630pt;visibility:visible">
            <v:imagedata r:id="rId22" o:title=""/>
          </v:shape>
        </w:pict>
      </w:r>
    </w:p>
    <w:p w:rsidR="00DF442E" w:rsidRDefault="00DF442E">
      <w:r w:rsidRPr="007B729F">
        <w:rPr>
          <w:noProof/>
        </w:rPr>
        <w:pict>
          <v:shape id="_x0000_i1043" type="#_x0000_t75" alt="91A7F0F0" style="width:459pt;height:630pt;visibility:visible">
            <v:imagedata r:id="rId23" o:title=""/>
          </v:shape>
        </w:pict>
      </w:r>
    </w:p>
    <w:p w:rsidR="00DF442E" w:rsidRDefault="00DF442E" w:rsidP="00EE1DD9">
      <w:r w:rsidRPr="007B729F">
        <w:rPr>
          <w:noProof/>
        </w:rPr>
        <w:pict>
          <v:shape id="_x0000_i1044" type="#_x0000_t75" alt="A525933F" style="width:459pt;height:630pt;visibility:visible">
            <v:imagedata r:id="rId24" o:title=""/>
          </v:shape>
        </w:pict>
      </w:r>
      <w:r>
        <w:pict>
          <v:shape id="_x0000_i1045" type="#_x0000_t75" style="width:459pt;height:630pt">
            <v:imagedata r:id="rId25" o:title=""/>
          </v:shape>
        </w:pict>
      </w:r>
    </w:p>
    <w:p w:rsidR="00DF442E" w:rsidRDefault="00DF442E" w:rsidP="00EE1DD9">
      <w:r w:rsidRPr="00A73587">
        <w:rPr>
          <w:noProof/>
        </w:rPr>
        <w:pict>
          <v:shape id="Picture 3" o:spid="_x0000_i1046" type="#_x0000_t75" alt="AE3991F8" style="width:459pt;height:630pt;visibility:visible">
            <v:imagedata r:id="rId26" o:title=""/>
          </v:shape>
        </w:pict>
      </w:r>
    </w:p>
    <w:p w:rsidR="00DF442E" w:rsidRDefault="00DF442E" w:rsidP="00EE1DD9">
      <w:r w:rsidRPr="00A73587">
        <w:rPr>
          <w:noProof/>
        </w:rPr>
        <w:pict>
          <v:shape id="Picture 6" o:spid="_x0000_i1047" type="#_x0000_t75" alt="1BD5476D" style="width:459pt;height:630pt;visibility:visible">
            <v:imagedata r:id="rId27" o:title=""/>
          </v:shape>
        </w:pict>
      </w:r>
    </w:p>
    <w:p w:rsidR="00DF442E" w:rsidRDefault="00DF442E" w:rsidP="00EE1DD9"/>
    <w:p w:rsidR="00DF442E" w:rsidRDefault="00DF442E"/>
    <w:sectPr w:rsidR="00DF442E" w:rsidSect="00C20F6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20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F3B0C"/>
    <w:rsid w:val="00161EC6"/>
    <w:rsid w:val="0020394F"/>
    <w:rsid w:val="00254C50"/>
    <w:rsid w:val="00264C2E"/>
    <w:rsid w:val="002939A0"/>
    <w:rsid w:val="00373365"/>
    <w:rsid w:val="004A126E"/>
    <w:rsid w:val="005A73D4"/>
    <w:rsid w:val="005B31BE"/>
    <w:rsid w:val="006D0F17"/>
    <w:rsid w:val="007050EF"/>
    <w:rsid w:val="007B729F"/>
    <w:rsid w:val="007D5E41"/>
    <w:rsid w:val="008D266F"/>
    <w:rsid w:val="00985D15"/>
    <w:rsid w:val="009B3D51"/>
    <w:rsid w:val="00A36310"/>
    <w:rsid w:val="00A73587"/>
    <w:rsid w:val="00A74D31"/>
    <w:rsid w:val="00B92DD6"/>
    <w:rsid w:val="00C20F6B"/>
    <w:rsid w:val="00CC6358"/>
    <w:rsid w:val="00CF3B0C"/>
    <w:rsid w:val="00D06B2A"/>
    <w:rsid w:val="00DC532B"/>
    <w:rsid w:val="00DF442E"/>
    <w:rsid w:val="00E3024D"/>
    <w:rsid w:val="00E32FA9"/>
    <w:rsid w:val="00EB2621"/>
    <w:rsid w:val="00EC3909"/>
    <w:rsid w:val="00EE0771"/>
    <w:rsid w:val="00EE1D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0F6B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B92D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92D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oleObject" Target="embeddings/oleObject1.bin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emf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30</TotalTime>
  <Pages>24</Pages>
  <Words>11</Words>
  <Characters>68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</dc:creator>
  <cp:keywords/>
  <dc:description/>
  <cp:lastModifiedBy>satish</cp:lastModifiedBy>
  <cp:revision>24</cp:revision>
  <dcterms:created xsi:type="dcterms:W3CDTF">2013-05-15T08:27:00Z</dcterms:created>
  <dcterms:modified xsi:type="dcterms:W3CDTF">2013-12-12T07:26:00Z</dcterms:modified>
</cp:coreProperties>
</file>